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D1A" w:rsidRDefault="00B71D1A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>
        <w:rPr>
          <w:rFonts w:ascii="仿宋" w:eastAsia="仿宋" w:hAnsi="仿宋" w:cs="仿宋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：</w:t>
      </w:r>
      <w:bookmarkStart w:id="0" w:name="_GoBack"/>
      <w:bookmarkEnd w:id="0"/>
    </w:p>
    <w:p w:rsidR="00B71D1A" w:rsidRDefault="00B71D1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行政区划代码</w:t>
      </w:r>
    </w:p>
    <w:p w:rsidR="00B71D1A" w:rsidRDefault="00B71D1A"/>
    <w:tbl>
      <w:tblPr>
        <w:tblW w:w="6222" w:type="dxa"/>
        <w:jc w:val="center"/>
        <w:tblInd w:w="10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44"/>
        <w:gridCol w:w="1079"/>
        <w:gridCol w:w="2985"/>
        <w:gridCol w:w="1514"/>
      </w:tblGrid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序号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市别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县区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代码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沈阳市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和平区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沈河区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大东区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皇姑区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210105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铁西区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210106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苏家屯区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210107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浑南区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210108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沈北新区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210109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于洪区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210110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辽中县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康平县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210112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法库县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210113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新民市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210114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14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大连市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中山区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西岗区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沙河口区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甘井子区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旅顺口区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210212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金州区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210213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长海县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210224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瓦房店市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普兰店市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庄河市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210283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24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鞍山市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铁东区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铁西区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立山区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千山区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台安县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岫岩满族自治县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210323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海城市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210381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31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抚顺市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新抚区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东洲区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望花区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顺城区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抚顺县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新宾满族自治县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清原满族自治县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210423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38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本溪市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平山区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39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溪湖区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明山区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南芬区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210505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本溪满族自治县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桓仁满族自治县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210522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44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丹东市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元宝区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振兴区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振安区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宽甸满族自治县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210624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东港市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49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凤城市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210682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50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锦州市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古塔区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凌河区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太和区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松山新区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滨海新区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210705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黑山县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210726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义县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210727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凌海市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北镇市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210782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57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营口市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站前区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西市区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59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鲅鱼圈区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老边区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盖州市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大石桥市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210882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63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阜新市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海州区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新邱区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太平区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清河门区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210905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细河区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阜新蒙古族自治县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69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彰武县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210922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70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辽阳市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白塔区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文圣区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宏伟区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弓长岭区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211005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太子河区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211011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辽阳县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灯塔市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211081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77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铁岭市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银州区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清河区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79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铁岭县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西丰县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211223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81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昌图县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211224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调兵山市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开原市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211282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84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朝阳市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双塔区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85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龙城区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朝阳县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建平县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喀喇沁左翼蒙古族自治县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211324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89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北票市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211381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凌源市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211382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91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盘锦市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双台子区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211102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92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兴隆台区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211103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93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大洼县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211121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94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盘山县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211122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95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葫芦岛市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连山区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211402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96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龙港区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211403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97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南票区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211404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98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绥中县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211421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99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建昌县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211422</w:t>
            </w:r>
          </w:p>
        </w:tc>
      </w:tr>
      <w:tr w:rsidR="00B71D1A" w:rsidRPr="007D47DE">
        <w:trPr>
          <w:trHeight w:val="286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100</w:t>
            </w: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兴城市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1D1A" w:rsidRDefault="00B71D1A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lang/>
              </w:rPr>
              <w:t>211481</w:t>
            </w:r>
          </w:p>
        </w:tc>
      </w:tr>
    </w:tbl>
    <w:p w:rsidR="00B71D1A" w:rsidRDefault="00B71D1A"/>
    <w:sectPr w:rsidR="00B71D1A" w:rsidSect="004E57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C5E39A4"/>
    <w:rsid w:val="004E5777"/>
    <w:rsid w:val="005C6D07"/>
    <w:rsid w:val="006A0F41"/>
    <w:rsid w:val="007D47DE"/>
    <w:rsid w:val="00B71D1A"/>
    <w:rsid w:val="1B6A38AC"/>
    <w:rsid w:val="3B4874C0"/>
    <w:rsid w:val="4C5E39A4"/>
    <w:rsid w:val="6D535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777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30</TotalTime>
  <Pages>3</Pages>
  <Words>260</Words>
  <Characters>1484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尚鸿儒</dc:creator>
  <cp:keywords/>
  <dc:description/>
  <cp:lastModifiedBy>china</cp:lastModifiedBy>
  <cp:revision>2</cp:revision>
  <dcterms:created xsi:type="dcterms:W3CDTF">2018-06-26T06:25:00Z</dcterms:created>
  <dcterms:modified xsi:type="dcterms:W3CDTF">2018-07-10T07:57:00Z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2052-10.1.0.7452</vt:lpwstr>
  </property>
</Properties>
</file>